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59BED" w14:textId="77777777" w:rsidR="00760256" w:rsidRDefault="00760256" w:rsidP="007602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GODERYK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A5BB5DB" w14:textId="77777777" w:rsidR="00760256" w:rsidRDefault="00760256" w:rsidP="007602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Mumby</w:t>
      </w:r>
      <w:proofErr w:type="spellEnd"/>
      <w:r>
        <w:rPr>
          <w:rFonts w:ascii="Times New Roman" w:hAnsi="Times New Roman" w:cs="Times New Roman"/>
        </w:rPr>
        <w:t>, Lincolnshire. Husbandman.</w:t>
      </w:r>
    </w:p>
    <w:p w14:paraId="7B5C5577" w14:textId="77777777" w:rsidR="00760256" w:rsidRDefault="00760256" w:rsidP="00760256">
      <w:pPr>
        <w:rPr>
          <w:rFonts w:ascii="Times New Roman" w:hAnsi="Times New Roman" w:cs="Times New Roman"/>
        </w:rPr>
      </w:pPr>
    </w:p>
    <w:p w14:paraId="2047BE4D" w14:textId="77777777" w:rsidR="00760256" w:rsidRDefault="00760256" w:rsidP="00760256">
      <w:pPr>
        <w:rPr>
          <w:rFonts w:ascii="Times New Roman" w:hAnsi="Times New Roman" w:cs="Times New Roman"/>
        </w:rPr>
      </w:pPr>
    </w:p>
    <w:p w14:paraId="7B5C646A" w14:textId="77777777" w:rsidR="00760256" w:rsidRDefault="00760256" w:rsidP="007602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Knyght</w:t>
      </w:r>
      <w:proofErr w:type="spellEnd"/>
      <w:r>
        <w:rPr>
          <w:rFonts w:ascii="Times New Roman" w:hAnsi="Times New Roman" w:cs="Times New Roman"/>
        </w:rPr>
        <w:t>, Sheriff of Lincolnshire(q.v.), brought a plaint of debt against</w:t>
      </w:r>
    </w:p>
    <w:p w14:paraId="22852B8C" w14:textId="77777777" w:rsidR="00760256" w:rsidRDefault="00760256" w:rsidP="00760256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him, Walter </w:t>
      </w:r>
      <w:proofErr w:type="spellStart"/>
      <w:r>
        <w:rPr>
          <w:rFonts w:ascii="Times New Roman" w:hAnsi="Times New Roman" w:cs="Times New Roman"/>
        </w:rPr>
        <w:t>Tailour</w:t>
      </w:r>
      <w:proofErr w:type="spellEnd"/>
      <w:r>
        <w:rPr>
          <w:rFonts w:ascii="Times New Roman" w:hAnsi="Times New Roman" w:cs="Times New Roman"/>
        </w:rPr>
        <w:t xml:space="preserve"> of Langton by </w:t>
      </w:r>
      <w:proofErr w:type="spellStart"/>
      <w:r>
        <w:rPr>
          <w:rFonts w:ascii="Times New Roman" w:hAnsi="Times New Roman" w:cs="Times New Roman"/>
        </w:rPr>
        <w:t>Partney</w:t>
      </w:r>
      <w:proofErr w:type="spellEnd"/>
      <w:r>
        <w:rPr>
          <w:rFonts w:ascii="Times New Roman" w:hAnsi="Times New Roman" w:cs="Times New Roman"/>
        </w:rPr>
        <w:t xml:space="preserve">(q.v.), John Halle of </w:t>
      </w:r>
      <w:proofErr w:type="spellStart"/>
      <w:r>
        <w:rPr>
          <w:rFonts w:ascii="Times New Roman" w:hAnsi="Times New Roman" w:cs="Times New Roman"/>
        </w:rPr>
        <w:t>Glentworth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Haldesworth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Spital</w:t>
      </w:r>
      <w:proofErr w:type="spellEnd"/>
      <w:r>
        <w:rPr>
          <w:rFonts w:ascii="Times New Roman" w:hAnsi="Times New Roman" w:cs="Times New Roman"/>
        </w:rPr>
        <w:t>-in-the-Street(q.v.) and William of Appleby by</w:t>
      </w:r>
    </w:p>
    <w:p w14:paraId="69E46935" w14:textId="77777777" w:rsidR="00760256" w:rsidRDefault="00760256" w:rsidP="007602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Winteringham</w:t>
      </w:r>
      <w:proofErr w:type="spellEnd"/>
      <w:r>
        <w:rPr>
          <w:rFonts w:ascii="Times New Roman" w:hAnsi="Times New Roman" w:cs="Times New Roman"/>
        </w:rPr>
        <w:t>(q.v.).</w:t>
      </w:r>
    </w:p>
    <w:p w14:paraId="7AA4FDCD" w14:textId="77777777" w:rsidR="00760256" w:rsidRDefault="00760256" w:rsidP="007602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6A9A2BA" w14:textId="77777777" w:rsidR="00760256" w:rsidRDefault="00760256" w:rsidP="00760256">
      <w:pPr>
        <w:rPr>
          <w:rFonts w:ascii="Times New Roman" w:hAnsi="Times New Roman" w:cs="Times New Roman"/>
        </w:rPr>
      </w:pPr>
    </w:p>
    <w:p w14:paraId="54D479C8" w14:textId="77777777" w:rsidR="00760256" w:rsidRDefault="00760256" w:rsidP="00760256">
      <w:pPr>
        <w:rPr>
          <w:rFonts w:ascii="Times New Roman" w:hAnsi="Times New Roman" w:cs="Times New Roman"/>
        </w:rPr>
      </w:pPr>
    </w:p>
    <w:p w14:paraId="7650E10B" w14:textId="77777777" w:rsidR="00760256" w:rsidRDefault="00760256" w:rsidP="007602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March 2018</w:t>
      </w:r>
    </w:p>
    <w:p w14:paraId="57008C11" w14:textId="77777777" w:rsidR="006B2F86" w:rsidRPr="00E71FC3" w:rsidRDefault="0076025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885CC" w14:textId="77777777" w:rsidR="00760256" w:rsidRDefault="00760256" w:rsidP="00E71FC3">
      <w:r>
        <w:separator/>
      </w:r>
    </w:p>
  </w:endnote>
  <w:endnote w:type="continuationSeparator" w:id="0">
    <w:p w14:paraId="520EF1E9" w14:textId="77777777" w:rsidR="00760256" w:rsidRDefault="0076025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3BC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A5E91" w14:textId="77777777" w:rsidR="00760256" w:rsidRDefault="00760256" w:rsidP="00E71FC3">
      <w:r>
        <w:separator/>
      </w:r>
    </w:p>
  </w:footnote>
  <w:footnote w:type="continuationSeparator" w:id="0">
    <w:p w14:paraId="4AD966A7" w14:textId="77777777" w:rsidR="00760256" w:rsidRDefault="0076025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256"/>
    <w:rsid w:val="001A7C09"/>
    <w:rsid w:val="00577BD5"/>
    <w:rsid w:val="00656CBA"/>
    <w:rsid w:val="006A1F77"/>
    <w:rsid w:val="00733BE7"/>
    <w:rsid w:val="0076025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B7456"/>
  <w15:chartTrackingRefBased/>
  <w15:docId w15:val="{7C2D3118-B0B3-4602-952F-0B33B9712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025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2018-03-10T16:40:00Z</dcterms:created>
  <dcterms:modified xsi:type="dcterms:W3CDTF">2018-03-10T16:44:00Z</dcterms:modified>
</cp:coreProperties>
</file>